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Trennwände und Spinnwände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